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第一轮 教材基础词汇速记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Starter Units 1-3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good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好的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morning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早晨；上午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hi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interj.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(用于打招呼)嗨；喂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hello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interj.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你好；喂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afternoon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ｎ.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下午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evening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ｎ.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晚上；傍晚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how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怎样；如何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Are/is/are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是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you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pron.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你；你们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I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我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fine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健康的；美好的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thanks                                                                                            感谢；谢谢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OK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interj.&amp; 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好；可以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what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pron.&amp; 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什么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this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这；这个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in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prep.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(表示使用语言、材料等)用；以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English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"n.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adj."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"英语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英格兰的；英语的 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map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地图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cup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杯子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ruler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尺；直尺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pen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笔；钢笔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orange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橙子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jacket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夹克衫；短上衣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key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钥匙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it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它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art.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(用于单数可数名词前，表示未曾提到的）一（人、事、物）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that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那；那个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spell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用字母拼；拼写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please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interj.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(用于客气地请求吩咐）请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color(=colour)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颜色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 red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adj.&amp;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红色（的）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 yellow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adj.&amp;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黄色（的）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 green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adj.&amp;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绿色（的）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 blue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adj.&amp;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蓝色（的）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 black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adj.&amp;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黑色（的）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 white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adj.&amp;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白色（的）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 purple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adj.&amp;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紫色（的）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 brown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adj.&amp;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棕色（的）；褐色（的）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 the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art.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指已提到或已领会到的人或事物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now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现在；目前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 see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理解；明白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 can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modal 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能；会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 say 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说；讲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 my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我的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1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 name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名字；名称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nice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令人愉快的；宜人的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to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常用于原形动词之前，表示该动词为不定式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meet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遇见；相逢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too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也；又；太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your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你的；你们的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Ms.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（用于女子的姓氏或姓名前不指明婚否）女士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his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他的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and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conj.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和；又；而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her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她的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yes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interj.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是的；可以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she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她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he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他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no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adv.&amp; 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不；没有；不是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not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不；没有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zero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num.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零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one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num.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一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two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num.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二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three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num.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four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num.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四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five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num.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五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six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num.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六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seven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num.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七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eight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num.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八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nine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num.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九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telephone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电话；电话机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number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号码；数字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phone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电话；电话机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first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第一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last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最后的；末尾的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friend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朋友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China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中国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middle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"adj.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"中间的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中间"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school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学校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2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sister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姐；妹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mother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母亲；妈妈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father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父亲；爸爸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parent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父（母）亲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brother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兄；弟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grandmother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（外）祖母；奶奶；外婆；姥姥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grandfather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（外）祖父；爷爷；外公；姥爷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grandparent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祖父（母）；外祖父（母）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family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家;家庭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those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那些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who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谁；什么人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these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这些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they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他（她、它）们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well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interj.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嗯；好吧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have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经受；经历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day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一天；一日；白天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bye (=goodbye)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`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再见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son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儿子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cousin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堂兄（弟、姊、妹）；表兄（弟、姊、妹）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grandpa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（外）祖父；爷爷；外公；姥爷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mom （=mum）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妈妈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aunt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姑母；姨母；伯母；婶母；舅母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grandma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（外）祖母；奶奶；外婆；姥姥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dad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爸爸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uncle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舅父；叔父；伯父；姑父；姨父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daughter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女儿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here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（用以介绍某人或某物）这就是；在这里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photo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照片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of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prep.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属于（某人或某物）；关于（某人或某物）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next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adj.&amp;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下一个（的）；接下来（的）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picture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照片；图画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girl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女孩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dog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狗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Unit 3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pencil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铅笔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book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书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eraser 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橡皮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box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箱；盒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schoolbag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书包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dictionary 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词典；字典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his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他的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mine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我的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hers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她的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excuse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原谅；宽恕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me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（I的宾格）我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thank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感谢；谢谢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teacher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老师；教师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about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prep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关于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yours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你们；你们的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for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prep.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为了；给；对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help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v.&amp;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帮助；援助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welcome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受欢迎的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baseball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棒球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watch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表；手表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computer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计算机；电脑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game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游戏；运动；比赛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card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卡片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notebook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笔记本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ring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戒指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bag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袋；包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in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prep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在……里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library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图书馆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ask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请求；要求；询问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find （过去式、过去分词found)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找到；发现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some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"adj.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pron."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"一些；某些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有些；有的"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classroom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教室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e-mail （=email）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电子邮件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prep.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(提花电话号码等时使用）按照；根据；在（某处、某时间或时刻）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call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（给……）打电话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lost （动词lose的过去式）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遗失；丢失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must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modal 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必须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set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一套；一副；一组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4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where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在哪里；到哪里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table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桌子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bed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床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sofa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沙发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chair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椅子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on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prep.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在……上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under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prep.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在……下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come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来；来到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desk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书桌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think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认为；想；思考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room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房间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their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他（她、它）们的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hat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帽子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head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头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know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知道；了解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radio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收音机；无线电广播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clock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时钟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tape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磁带；录音带；录像带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player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播放机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model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模型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plane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飞机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tidy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整洁的；井井有条的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but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conj.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但是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our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我们的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everywhere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处处；到处；各个地方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always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总是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5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do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aux v.&amp; 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(第三人称单数形式)用于构成否定句和疑问句；做；干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have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tennis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网球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ball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球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ping-pong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乒乓球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soccer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（英式.）足球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volleyball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排球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basketball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篮球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let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允许；让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us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（we的宾格）我们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go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去；走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we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我们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late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迟到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has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（have的第三人称单数形式）有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get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去取（或带来）；得到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great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美妙的；伟大的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play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参加（比赛或运动）；玩耍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sound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听起来好像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interesting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有趣的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boring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没趣的；令人厌倦的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fun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"adj.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"有趣的；使人快乐的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乐趣；快乐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difficult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困难的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relaxing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轻松的；令人放松的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watch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注视；观看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TV=（television）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电视；电视机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same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相同的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love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v.&amp;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爱；喜爱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with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prep.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和……在一起;带有；使用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sport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体育运动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them (they的宾格)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他（她、它）们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only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只；仅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like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喜欢；喜爱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easy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容易的；不费力的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after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prep.&amp; conj.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在……以后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class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班级；课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classmate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同班同学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6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banana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香蕉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hamburger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汉堡包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tomato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西红柿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ice-cream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冰激凌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salad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沙拉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strawberry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草莓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pear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梨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milk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牛奶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bread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面包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birthday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生日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dinner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（中午或晚上吃的）正餐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week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周；星期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food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食物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sure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当然；肯定；一定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vegetable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蔬菜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fruit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水果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right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正确的；适当的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apple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苹果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then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那么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egg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蛋；鸡蛋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carrot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胡萝卜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rice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米饭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chicken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鸡肉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so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conj.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（引出评论或问题）那么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breakfast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早餐；早饭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lunch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午餐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star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明星；星星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eat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吃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well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好；令人满意地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habit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习惯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healthy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健康的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really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真正地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question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问题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want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需要；想要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be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变成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fat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肥的；肥胖的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7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much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pron.&amp; 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许多；大量；多少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sock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短袜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T-shirt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(pl.)T恤衫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shorts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(pl.)短裤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sweater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毛衣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trousers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(pl.)裤子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shoe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鞋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skirt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裙子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dollar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元（美国、加拿大等国的货币单位，符号为＄）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big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大的；大号的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small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小的；小号的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short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短的，矮的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long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长的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woman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(pl.women)女子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need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需要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look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看；看上去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pair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一双；一对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take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买下；拿；取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ten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num.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十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eleven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num.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十一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twelve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num.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十二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thirteen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num.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十三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fifteen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num.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十五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eighteen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num.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十八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twenty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num.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二十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thirty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num.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三十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Mr.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（用于男子的姓氏或姓名前）先生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clothes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(pl.)衣服；服装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store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商店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buy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购买；买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sale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特价销售；出售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sell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v.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出售；销售；卖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all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所有的；全部的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very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很；非常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price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价格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boy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男孩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8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when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（疑问副词）什么时候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month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 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月；月份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January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 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一月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February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 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二月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March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 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三月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April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 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四月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May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 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五月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June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n .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六月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July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 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七月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August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 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八月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September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 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九月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October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 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十月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November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 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十一月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December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n .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十二月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happy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愉快的，高兴的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old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年老的；旧的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party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聚会；晚会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first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num.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第一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second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num.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第二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third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num.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第三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fifth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num.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第五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eighth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num.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第八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ninth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num.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第九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twelfth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num.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第十二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twentieth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num.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第二十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test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测验；检查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trip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n.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旅游；旅行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art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艺术；美术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festival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（音乐、戏剧等的）会演节；节日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dear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亲爱的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student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学生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thing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东西；事情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term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学期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busy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忙碌的；无暇的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time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时间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there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（在）那里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9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favorite (=favourite)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adj.&amp; n.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特别喜爱的（人或事物）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subject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学科；科目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science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科学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P.E.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(=physical education)体育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music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音乐；乐曲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math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 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数学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Chinese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"n.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adj."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"语文；汉语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汉语的；中国的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geography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地理（学）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history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历史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why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为什么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because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conj.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因为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Monday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星期一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Friday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星期五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Saturday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星期六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free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空闲的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cool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妙级的；酷的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Tuesday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星期二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Wednesday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星期三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Thursday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星期四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Sunday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星期日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useful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adj.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有用的；有益的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from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prep.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（表示开始的时间）从……开始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Mrs.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（用于女子的姓氏或姓名前）太太；夫人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finish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完成；做好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lesson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课；一节课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hour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小时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七年级下册 </w:t>
      </w:r>
    </w:p>
    <w:p>
      <w:pPr>
        <w:ind w:firstLine="600" w:firstLineChars="300"/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Unit 1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guitar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吉他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sing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唱歌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swim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v.&amp;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游泳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dance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"v.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"跳舞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舞蹈"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draw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画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chess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国际象棋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speak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说（某种语言）；说话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join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参加；加入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club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俱乐部；社团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tell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讲述；告诉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story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故事；小说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write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写作；写字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show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"n.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v."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"演出；节目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给……看；展示"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or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conj.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或者；也不（用于否定句）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talk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v.&amp;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说话；交谈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drum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鼓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violin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小提琴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also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也；而且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people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人；人们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home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"n.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adv."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"家；活动本部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到家；在家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make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使成为；制造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today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在今天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center (=centre)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中心；中央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weekend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周末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teach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教；讲授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musician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音乐家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2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up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向上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dress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"v.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"穿衣服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连衣裙"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brush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"v.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"刷；刷净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刷子"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tooth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(pl.teeth)牙齿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shower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"n.&amp; v.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"淋浴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淋浴器（间）"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usually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通常地；一般地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forty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num.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四十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never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从不；绝不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early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adv.&amp; 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早（的）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fifty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num.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五十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job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工作；职业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work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v.&amp;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工作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station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电（视）台；车站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o'clock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（表示整点）……点钟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night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晚上；夜晚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funny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奇怪的；滑稽好笑的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exercise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v.&amp;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锻炼；练习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best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"adj.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adv."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"最好的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最好地；最"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group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组；群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half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n.&amp; pron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一半；半数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past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"prep.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adj."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"晚于；过（时间）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过去的"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quarter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一刻钟；四分之一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homework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家庭作业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run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跑；奔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clean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"v.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adj."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"打扫；弄干净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干净的"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walk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n.&amp; 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行走；步行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quickly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很快地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either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或者；也（用在否定词组后）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lot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大量；许多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sometimes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有时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taste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"v.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"有……的味道；品尝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味道；滋味"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life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(pl.lives)生活；生命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3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train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火车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bus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公共汽车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subway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地铁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ride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"v.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"骑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旅程 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bike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自行车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sixty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num.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六十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seventy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num.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七十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eighty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num.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八十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ninety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num.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九十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hundred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num.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一百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minute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num.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分钟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far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adv.&amp; 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远；远的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kilometer (=kilometre)(abbr.km)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千米；公里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new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新的；刚出现的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every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每一；每个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prep.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（表示方式）乘（交通工具）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drive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开车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car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小汽车；轿车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live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居住；生活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stop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车站；停止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cross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横过；越过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river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河；江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many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adj.&amp; 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许多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village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村庄；村镇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between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prep.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介于……之间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bridge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桥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boat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小船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year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年；岁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afraid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害怕；畏惧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like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prep.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像；怎么样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villager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村民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leave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离开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dream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"n.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v."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"梦想；睡梦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做梦 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true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真的；符合事实的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4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rule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规则；规章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arrive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到达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hall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大厅；礼堂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dining hall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餐厅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listen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听；倾听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fight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v.&amp;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打架；战斗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sorry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抱歉的；难过的；惋惜的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outside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"adv.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adj."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"在外面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外面的 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wear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穿；戴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important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重要的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bring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带来；取来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quiet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安静的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out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外出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practice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v.&amp;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练习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dish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碟；盘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before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"prep.&amp; conj.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adv."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"在……以前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以前 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dirty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脏的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kitchen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厨房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more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adj.&amp; pron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更多（的）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noisy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吵闹的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relax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放松；休息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read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读；阅读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terrible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非常讨厌的；可怕的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feel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感受；觉得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strict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严格的；严厉的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remember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记住；记起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follow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遵循；跟随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luck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幸运；运气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keep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保持；保留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hair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头发；毛发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learn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学习；学会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5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panda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熊猫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zoo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动物园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tiger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老虎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elephant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大象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lion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狮子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giraffe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长颈鹿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animal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动物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cute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可爱的；机灵的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lazy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懒散的；懒惰的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smart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聪明的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beautiful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美丽的；美好的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kind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种类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Australia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澳大利亚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south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"adj.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"南方的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南；南方 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Africa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非洲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pet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宠物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leg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腿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cat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猫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sleep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v.&amp;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睡觉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friendly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友好的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shy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羞怯的；腼腆的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save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救；救助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flag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旗；旗帜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forget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忘记；遗忘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place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地点；位置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water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水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danger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危险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cut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砍；切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down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"adv.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prep."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"（坐、躺、倒）下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向下；沿着 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tree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树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kill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杀死；弄死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over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prep.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超过，多于；在……上方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6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newspaper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报纸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use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使用；运用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soup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汤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wash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洗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movie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电影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just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只是；恰好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house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房子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drink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"v.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"喝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饮料 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tea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茶；茶叶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drink tea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喝茶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tomorrow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"adv.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"在明天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明天；未来 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pool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游泳池；水池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shop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"v.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"购物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商店 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supermarket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超市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man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男人；人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race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竞赛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study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v.&amp;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学习；研究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state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州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the United States (of America)(abbr. the US, the USA)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美国；美利坚合众国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American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"adj.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"美国的；美洲的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美国人；美洲人 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any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"adj.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pron."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"任何的；任一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任何；任一 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other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"adj.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pron."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"另外的：其他的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另外的人（或物） 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young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幼小的；年轻的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child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儿童(pl.children)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miss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怀念；思念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wish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希望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delicious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可口的；美味的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still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还；仍然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7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rain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"v.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"下雨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雨水 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windy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多风的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cloudy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多云的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sunny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晴朗的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snow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"v.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"下雪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雪 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weather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天气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cook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做饭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bad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坏的；糟的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park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公园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message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信息；消息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him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他（he的宾格）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could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modal 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能；可以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back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回来；回原处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problem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困难；难题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again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再一次；又一次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dry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干燥的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cold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寒冷的；冷的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hot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热的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warm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温暖的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visit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拜访；参观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Canada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加拿大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summer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夏天；夏季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sit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坐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juice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果汁；饮料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soon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不久；很快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vacation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假期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hard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"adv.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adj."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"努力地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困难的"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Europe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欧洲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mountain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高山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country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国；国家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skate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滑冰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snowy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下雪的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winter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冬天；冬季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Russian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"adj.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"俄罗斯的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俄罗斯人；俄语 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rainy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阴雨的；多雨的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8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post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n.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邮政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office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办公室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police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警察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hotel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旅馆；酒店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restaurant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餐馆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bank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银行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hospital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医院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street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大街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pay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v.&amp;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付费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near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prep.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在……附近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across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adv.&amp; prep.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过；穿过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front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前面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behind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prep.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在……的后面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town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镇；市镇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around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adv.&amp; prep.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到处；大约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north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"n.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adj."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"北；北方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北方的 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along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prep.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沿着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turn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转向；翻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right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"adv.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"向右边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右边 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left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"adv.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"向左边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左边 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crossing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十字路口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spend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花（时间、钱等）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climb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爬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road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路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often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时常；常常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air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空气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free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免费的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enjoy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享受；喜爱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easily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容易地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money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钱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9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straight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直的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tall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adj.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高的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height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身高；高度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thin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瘦的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heavy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重的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build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身材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tonight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adv.&amp;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（在）今晚；（在）今夜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little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小的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cinema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电影院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glasses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(pl.)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眼镜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later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以后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handsome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英俊的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actor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演员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actress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女演员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person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人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nose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鼻子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mouth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嘴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round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圆形的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face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脸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eye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眼睛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singer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歌手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artist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艺术家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put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放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each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adj.&amp; pron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每个；各自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way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方式；路线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describe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描述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differently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不同地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another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adj.&amp; 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另一；又一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end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结尾；尽头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real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真正的；真实的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noodle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面条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beef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牛肉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potato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土豆；马铃薯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special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"n.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adj."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"特色菜；特价品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特别的；特殊的 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would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modal 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（表示意愿）愿意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yet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（常用于否定句或疑问句）还；仍然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large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大号的；大的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order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n.&amp; 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点菜；命令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size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大小；尺码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bowl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碗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meat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（可食用的）肉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dumpling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饺子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fish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鱼；鱼肉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pancake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烙饼；薄饼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world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世界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answer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"n.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v. 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"答案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回答"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different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不同的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cake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蛋糕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candle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蜡烛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age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年龄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blow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吹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if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conj.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如果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will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将要；会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the UK （=the United Kingdom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英国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candy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糖果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lucky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幸运的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popular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受欢迎的；普遍的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idea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想法；主意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Unit 11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milk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挤奶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cow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奶牛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horse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马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feed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(fed/fed)喂养；饲养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farmer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农民；农场主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quite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相当；完全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anything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（常用于否定句或疑问句）任何东西；任何事物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grow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(grew)种植；生长；发育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farm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"n.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v."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"农场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务农；种田 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pick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采；摘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excellent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极好的；优秀的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countryside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乡村；农村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yesterday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昨天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flower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花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worry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v.&amp;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担心；担忧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luckily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幸运地；好运地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sun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太阳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museum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博物馆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fire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火；火灾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painting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油画；绘画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exciting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使人兴奋的；令人激动的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lovely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可爱的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expensive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昂贵的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cheap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廉价的；便宜的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slow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缓慢的；迟缓的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fast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adv.&amp; 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快地（的）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robot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机器人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guide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导游；向导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gift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礼物；赠品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everything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所有事物；一切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interested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感兴趣的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dark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黑暗的；昏暗的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hear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(heard)听到；听见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12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camp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扎营；搭账篷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lake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湖；湖泊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beach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海滩；沙滩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sheep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羊；绵羊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as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prep.&amp; 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作为；当作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natural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自然的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butterfly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蝴蝶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visitor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游客；访问者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tired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疲倦的；疲劳的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stay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v.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停留；待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away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离开；远离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mouse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(pl.mice)老鼠；耗子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baby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"adj.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"幼小的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婴儿 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shout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呼叫；喊叫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language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语言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fly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飞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kite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风筝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high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adj.&amp; 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高的（地）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ago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以前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India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印度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moon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月亮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surprise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"n.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v."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"惊奇；惊讶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使吃惊 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snake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蛇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move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移动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start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开始；着手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jump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跳；跃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wake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(woke)弄醒；醒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into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prep.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到……里面；进入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forest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森林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ear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耳朵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八年级上 Unit 1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anyone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pron.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任何人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anywhere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在任何地方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wonderful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精彩的；绝妙的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few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adj.&amp; pron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不多；很少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most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 adv.&amp; 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最多；大多数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something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某事；某物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nothing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没有什么；没有一件东西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everyone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每人；人人；所有人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myself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我自己；我本人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yourself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(pl.yourselves)你自己；您自己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hen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母鸡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pig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n.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猪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seem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好像；似乎；看来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bored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厌倦的；烦闷的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someone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某人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diary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日记；记事簿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activity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活动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decide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决定；选定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try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v.&amp;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尝试；设法；努力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bird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n.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鸟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bicycle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自行车；脚踏车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building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建筑物；房子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trader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n.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商人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wonder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想知道；琢磨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difference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差别；差异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top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顶部；表面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wait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等待；等候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umbrella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伞；雨伞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wet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湿的；潮湿的；下雨的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below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prep.&amp; 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在……下面；到……下面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enough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adj.&amp; 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足够的（地）；充足的（地）；充分的（地）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hungry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饥饿的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as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像……一样；如同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hill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小山；山丘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duck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n.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鸭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dislike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v.&amp;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不喜爱（的事物）；厌恶（的事物）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Unit 2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2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2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housework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家务劳动；家务事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hardly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几乎不；几乎没有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ever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在任何时候；从来；曾经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once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一次；曾经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twice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两次；两倍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Internet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（国际）互联网；因特网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program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(=programme)节目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full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忙的；满的；充满的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swing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"n.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v."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"摆动；秋千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（使）摆动；摇摆"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maybe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大概；或许；可能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least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"adv.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adj.&amp; pron."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"最小；最少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最小的；最少的 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coffee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咖啡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health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健康；人的身体（或精神）状态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result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结果；后果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percent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(=per cent)百分之……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online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adj.&amp; 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在线（的）；联网（的）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television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电视节目；电视机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although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conj.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虽然；尽管；即使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through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prep.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以；凭借；穿过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mind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n.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头脑；心智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body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n.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身体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such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adj.&amp; 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这样的；那样的；类似的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together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在一起；共同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die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消失；灭亡；死亡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writer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作者；作家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dentist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牙科医生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magazine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杂志；期刊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however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然而；不过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than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prep.&amp; conj.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（用以引出比较的第二部分）比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almost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adv.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几乎；差不多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none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没有一个；毫无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less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"adv.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adj.&amp; pron."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"较少；较小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较少的；更少的"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point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得分；点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Unit 3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3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3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outgoing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爱交际的；友好的；外向的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better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adj.&amp; 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（good和well的比较级）较好的（地）；更好的（地）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loudly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喧闹地；大声地；响亮地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quietly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轻声地；轻柔地；安静地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hard-working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工作努力的；辛勤的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competition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比赛；竞赛；竞争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fantastic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极好的；了不起的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which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pron.&amp; 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哪一个；哪一些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clearly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清楚地；清晰地；明白地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win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获胜；赢；赢得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though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"adv.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conj."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"不过；可是；然而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虽然；尽管；不过 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talented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有才能的；有才干的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truly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真正；确实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care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在意；担忧；关心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serious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严肃的；稳重的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mirror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镜子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kid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小孩；年轻人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necessary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必需的；必要的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both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adj.&amp; 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两个；两个都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grade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成绩等级；评分等级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should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modal 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应该；应当；可以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saying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谚语；格言；警句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reach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伸手；到达；抵达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hand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手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touch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感动；触摸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heart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内心；心脏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fact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现实；事实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break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(使)破；裂；碎；损坏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arm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n.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手臂；上肢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laugh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"v.n."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"笑；发笑;笑声"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share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分享；共享；共用；分摊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loud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响亮的；大声的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similar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相像的；类似的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primary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最初的；最早的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information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信息；消息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Unit 4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theater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(=theatre)戏院；剧场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comfortable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使人舒服的；舒适的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seat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座位；坐处（如椅子等）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screen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银幕；屏幕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close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（在空间、时间上）接近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ticket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票；入场券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worst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adj.&amp; 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（bad和badly的最高级）最差（的）；最坏（的）；最糟（的）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cheaply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便宜地；低廉地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song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歌；歌曲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choose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（chose）选择；挑选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carefully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细致地；小心地；谨慎地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reporter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记者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fresh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新鲜的；清新的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comfortably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舒服地；舒适地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worse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adj.&amp; 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（bad和badly的比较级）更差（的）；更坏（的）；更糟（的）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service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接待；服务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pretty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"adv.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adj."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"相当；十分；很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漂亮的 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menu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菜单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act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"v.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"扮演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表演者 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meal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早（或午、晚）餐；一餐所吃的食物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creative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有创造力的；创造性的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talent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天资；天赋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magician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魔术师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beautifully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美好地；漂亮地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role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作用；职能；角色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winner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获胜者；优胜者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prize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奖；奖品；奖金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everybody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每人；人人；所有人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example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实例；范例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poor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贫穷的；清贫的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seriously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严重地；严肃地；认真地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give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提供；给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Unit 5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news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新闻节目；新闻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educational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教育的；有教育意义的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plan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v.&amp;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打算；计划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hope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v.&amp;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希望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discussion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讨论；商量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stand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忍受；站立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happen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发生；出现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may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modal 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也许；可能；可以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expect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预料；期待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joke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笑话；玩笑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meaningless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毫无意义的；意思不明确的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action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行动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cartoon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动画片；卡通片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culture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文化；文明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famous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adj.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著名的；出名的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appear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出现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become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(became)开始变得；变成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rich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富有的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successful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获得成功的；有成就的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might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modal 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可能；可以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main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主要的；最重要的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reason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原因；理由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common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普通的；常见的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film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(=movie)电影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unlucky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不幸的；不吉利的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lose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(ｌｏｓｔ)失去；丢失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ready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愿意的；准备好的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simple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简单的；易做的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army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陆军；陆军部队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Unit 6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6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6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cook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"n.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v."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"厨师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烹饪；煮 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doctor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医生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engineer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工程师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violinist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小提琴手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driver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驾驶员；司机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pilot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n.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飞行员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pianist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钢琴家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scientist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科学家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college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学院；大学；高等专科学校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education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教育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medicine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药；医学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university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（综合性）大学；高等学府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London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伦敦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article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文章；论文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send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邮寄；发送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team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队；组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foreign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外国的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able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能够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question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表示疑问；怀疑；提问；质询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meaning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意义；意思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discuss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讨论；商量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promise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"n.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v."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"承诺；诺言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许诺；承诺 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beginning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开头；开端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improve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改进；改善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physical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adj.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身体的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themselves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他（她、它）们自己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hobby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业余爱好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weekly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adj.&amp; 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每周的（地）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schoolwork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学校作业；功课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agree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同意；赞成；应允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own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adj.&amp; 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自己的；本人的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personal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个人的；私人的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relationship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关系；联系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Unit 7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paper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纸；纸张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pollution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污染；污染物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future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将来；未来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pollute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污染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environment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环境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planet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行星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earth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地球；世界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plant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"v.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 n. 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"种植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植物"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part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参加；参与；部分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peace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和平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sea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海；海洋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sky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n.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天空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apartment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公寓套房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space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太空；空间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human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"adj.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"人的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人 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dangerous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有危险的；不安全的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already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已经；早已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factory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工厂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believe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相信；认为有可能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disagree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不同意；持不同意见；有分歧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even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甚至；连；愈加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shape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形状；外形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fall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(fell/fell)倒塌；跌倒；掉落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inside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adv.&amp; prep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在……里面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possible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可能存在或发生的；可能的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impossible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不可能存在或发生的；不可能的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side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一方（的意见、态度、立场）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probably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很可能；大概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during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prep.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在……期间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holiday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假期；假日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word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单词；词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Unit 8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8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8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shake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n.&amp; v.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摇动；抖动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pour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倒出；倾倒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yogurt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(=yoghurt)酸奶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honey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n.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蜂蜜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watermelon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西瓜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spoon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勺；调羹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add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增加；添加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finally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最后；最终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salt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食盐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sugar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食糖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cheese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干酪；奶酪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corn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玉米；谷物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machine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机器；机械装置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dig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掘（地）；凿（洞）；挖（土）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hole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洞；孔；坑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sandwich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夹心面包片；三明治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butter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黄油；奶油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piece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片；块；段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traditional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传统的；惯例的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autumn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秋天；秋季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traveler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(=traveller)漂泊者；旅行者；游客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England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英格兰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celebrate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v.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庆祝；庆贺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mix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（使）混合；融合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pepper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甜椒；柿子椒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fill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（使）充满；装满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plate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盘子 ；碟子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cover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"v.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"遮盖；覆盖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覆盖物；盖子 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serve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接待；服务；提供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temperature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温度；气温；体温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Unit 9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9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9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prepare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使做好准备；把……准备好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exam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n.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(=examination)考试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flu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流行性感冒；流感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available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有空的；可获得的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until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conj.&amp; prep.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到……时；直到……为止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hang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(hung)悬挂；垂下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catch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及时赶上；接住；抓住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invite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邀请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accept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接受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refuse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v.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拒绝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weekday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工作日（星期一到星期五的任何一天）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invitation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邀请；请柬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reply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回答；答复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forward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 v.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adv."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"转寄；发送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向前；前进 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delete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删除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print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打印；印刷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sad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（令人）悲哀的；（令人）难过的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goodbye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interj.&amp;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再见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glad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高兴；愿意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preparation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准备；准备工作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glue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n.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胶水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without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prep.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没有；不（做某事）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surprised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惊奇的；感觉意外的 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opening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开幕式；落成典礼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concert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音乐会；演奏会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event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大事；公开活动;比赛项目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guest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客人；宾客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calendar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n.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日历；日程表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daytime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白天；日间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Unit 10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10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10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meeting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会议；集会；会面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video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录像带；录像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organize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v.(=organise)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组织；筹备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chocolate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巧克力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upset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难过；失望；沮丧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taxi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n.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出租汽车；的士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advice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劝告；建议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travel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v.&amp;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旅行；游历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teenager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（13～19岁的）青少年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normal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正常的；一般的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unless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conj.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除非；如果不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certainly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无疑；肯定；当然；行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wallet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钱包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mile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英里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angry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发怒的；生气的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understanding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善解人意；体谅人的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careless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粗心的；不小心的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mistake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错误；失误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himself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他自己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careful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小心的；细致的；精心的；慎重的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advise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v.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劝告；建议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solve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解决；解答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step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步；步骤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trust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相信；信任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experience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经验；经历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else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别的；其他的 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八年级下 Unit 1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八年级下 Unit 1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八年级下 Unit 1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matter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问题；事情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stomachache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胃痛；腹痛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foot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脚；足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neck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颈；脖子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stomach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胃；腹部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throat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咽喉；喉咙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fever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发烧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lie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(lay／leI)躺；平躺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rest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v.&amp;n.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放松；休息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cough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n.&amp;v.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咳嗽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X-ray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X射线；X光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toothache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痛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headache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头痛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break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间歇；休息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hurt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(hurt／ｈə:(ｒ)ｔ／)（使）疼痛；受伤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passenger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乘客；旅客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off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adv.&amp;prep.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离开（某处）；不工作；从……去掉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onto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prep.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向；朝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trouble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问题；苦恼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hit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（用用 或器具）击；打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herself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(she的反身代词)她自己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sick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生病的；有病的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knee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膝；膝盖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ourselves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(we 的反身代词)我们自己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climber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登山者；攀登者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risk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ｎ.&amp;v.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危险；风险；冒险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situation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情况；状况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kilo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ｎ.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千克；公斤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rock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ｎ.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岩石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knife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ｎ.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(pl.knives／ｎａＩｖｚ)刀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blood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ｎ.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血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mean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(meant／meant)意思是：打算；意欲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importance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ｎ.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重要性；重要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decision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ｎ.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决定；抉择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control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ｎ.&amp;v.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限制；约束；管理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spirit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ｎ.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勇气；意志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death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ｎ.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死；死亡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nurse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ｎ.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护土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Unit 2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2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2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cheer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欢呼；喝彩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volunteer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"v.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"义务做；自愿做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志愿者"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sign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ｎ.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标志；信号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notice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"ｎ.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v."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"通知；注意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注意到；意识到"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lonely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孤独的；寂寞的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several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几个；数个；一些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strong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强烈的；强壮的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feeling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感觉；感触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satisfaction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满足；满意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joy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高兴；愉快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owner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物主；主人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journey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（尤指长途）旅行；行程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raise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募集；征集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alone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独自；单独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repair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修理；修补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fix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修理；安装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broken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破损的；残缺的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wheel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车轮；轮子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letter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信；函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Miss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女士；小姐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disabled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丧失能力的；有残疾的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blind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.瞎的；失明的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deaf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聋的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imagine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想象；设想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difficulty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困难；难题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open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开；打开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door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门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carry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拿；提；扛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train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训练；培训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excited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激动的；兴奋的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training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训练；培训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kindness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仁慈；善良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clever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聪明的；聪颖的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understand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理解；领会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change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v.&amp;n.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变化；改变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interest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"n.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v."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"兴趣；关注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使感兴趣；使关注"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sir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先生（用于正式信函中对不知名的男性收信人的称呼时，写为Sir）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madam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夫人；女士（用于正式信函中对不知名的发姓收信人的和称呼时，写为Madam）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Unit 3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3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3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rubbish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ｎ.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垃圾；废弃物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fold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折叠；对折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sweep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(swept ／ swept／)扫；打扫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floor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ｎ.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地板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mess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ｎ.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杂乱；不整洁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throw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(threw／tｒｕ:／)扔；掷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neither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adv.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也不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shirt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ｎ.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衬衫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pass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给；递；走过；通过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borrow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借；借用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lend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(lent／ｌｅｎｔ／)供给；借出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finger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手指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hate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厌恶；讨厌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while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conj.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与……同时；当……的时候；而；然而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stress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精神压力；心理负担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waste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浪费；垃圾v.浪费；滥用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provide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提供；供应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anyway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而且；加之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depend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依靠；信赖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develop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发展；壮大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fairness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公正性；合理性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since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"conj.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prep.,conj&amp;adv."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"因为；既然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从……以后；自……以来"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neighbor(=neighbour)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邻居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ill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有病；不舒服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drop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落下；掉下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fair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合理的；公正的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unfair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不合理；不公正的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Unit 4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4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4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allow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允许； 准许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wrong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有毛病；错误的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guess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猜测；估计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deal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协议；交易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relation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关系；联系；交往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communication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交流；沟通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argue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争吵；争论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cloud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云；云朵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elder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年纪较长的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instead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代替；反而；却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whatever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任何；每一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nervous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焦虑的；担忧的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offer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主动提出；自愿给予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proper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正确的；恰当的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secondly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第二；其次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communicate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交流；沟通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explain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解释；说明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clear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清楚易懂的；晴朗的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copy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抄袭；模仿；复制；复印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return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归还；回来；返回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anymore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（常用于否定句和疑问句末）再也（不）；（不）再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member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成员；分子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pressure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压力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compete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竞争；对抗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opinion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意见；想法；看法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skill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技艺；技巧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typical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典型的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football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（美式）橄榄球；足球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quick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快的；迅速的；时间短暂的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continue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持续；继续存在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compare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比较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crazy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不理智的；疯狂的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push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鞭策；督促；推动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development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发展；发育；成长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cause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造成；引起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usual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通常的；寻常的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perhaps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可能；大概；也许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Unit 5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5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5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alarm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闹钟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begin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(began／ｂi`giｎ／)开始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heavily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在很大程度上；大量地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suddenly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突然；忽然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strange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奇特的；奇怪的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storm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暴风雨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wind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风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light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光；光线；光亮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report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v.&amp;n.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报道；公布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area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地域；地区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wood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木；木头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window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窗； 窗户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match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火柴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beat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敲打；打败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against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prep.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倚；碰；撞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asleep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睡着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rise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v.&amp;n.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升起；增加；提高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fallen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倒下的；落下的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icy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覆盖着冰的；冰冷的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kid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开玩笑；欺骗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realize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理解；领会；认识到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passage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章节；段落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pupil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学生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completely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彻底地；完全地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silence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沉默；缄默；无声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recently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不久前；最近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date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日期；日子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tower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塔；塔楼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truth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实情；事实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Unit 6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shoot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射击；发射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stone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石头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weak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虚弱的；无力的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god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神，上帝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remind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提醒；使想起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bit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一点；小块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silly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愚蠢的；不明事理的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object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物体；物品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hide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隐藏；隐蔽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tail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尾巴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magic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有魔力的；有神奇力量的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stick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棍；条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excite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使激动；使兴奋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Western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西方国家的；（尤其）欧美的；西方的（w可以小写）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fit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适合，合身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couple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（尤指）夫妻；两人；两件事物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smile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v.&amp;n.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笑；微笑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marry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结婚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gold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n./adj.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金子；金币；金色的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silk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丝绸；丝织物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nobody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pron./n.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没有人；小人物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stupid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愚蠢的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cheat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v./n.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欺骗；蒙骗；骗于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wife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妻子；太太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husband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丈夫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whole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全部的；整体的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shine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发光；照耀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bright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adv./adj.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光亮地；明亮地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ground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地；地面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lead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带路；领路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voice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声音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brave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勇敢的；无畏的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Unit 7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7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7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square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平方；正方形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meter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米；公尺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deep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深的；纵深的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desert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沙漠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population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人口；人口数量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Asia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亚洲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tour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n.&amp;v.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旅行；旅游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tourist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旅行者；观光者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wall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墙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ancient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古代的；古老的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protect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ｖ.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保护；防护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wide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宽的；宽阔的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achievement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成就；成绩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thick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厚的：浓的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include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包括；包含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condition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条件；状况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succeed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实现目标；成功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achieve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达到；完成；成功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force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力；力量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nature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自然界；大自然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ocean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大海；海洋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the Pacific／Ocean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太平洋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weigh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重量是……；称……的重量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birth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出生时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adult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adj./n.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成年的；成人的；成人；成年动物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bamboo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竹子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research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研究；调查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keeper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饲养员；保管人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awake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醒着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excitement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激动；兴奋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illness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疾病；病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remaining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遗留的；剩余的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wild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野生的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government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政府；内阁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oil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油；食用油；石油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protection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保护；保卫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huge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巨大的；极多的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treasure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珠宝；财富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island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岛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page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(书刊或纸张的）页，面，张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hurry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匆忙；赶快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ship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船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tool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工具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gun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枪；炮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mark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n./v.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迹象；记号；分数；做记号；打分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sand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海滩；沙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towards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prep.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朝；向；对着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land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大陆；大地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fiction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小说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technology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科技；工艺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French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法语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pop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流行乐曲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rock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摇滚乐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forever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永远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abroad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在国外；事实上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fan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迷；狂热爱好者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southern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南方的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modern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现代的；当代的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success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成功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belong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属于；归属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laughter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笑；笑声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beauty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美；美丽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record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唱片；记录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introduce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介绍；引见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line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行；排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Unit 9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9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9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camera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照相机；摄影机；摄像机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unbelievable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难以置信的；不真实的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progress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v.&amp;n.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进步；进展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rapid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迅速的；快速的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unusual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特别的；不寻常的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toilet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坐便器；厕所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encourage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鼓励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social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社会的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peaceful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和平的；安宁的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perfect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完美的；完全的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itself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（it的反身代词）它自己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collect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收集；采集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German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adj./n.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德国的；德语的；德国人的；德语；德国人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ride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供乘骑的游乐设施；短途旅程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province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省份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thousand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num.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一千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safe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安全的；无危险的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simply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仅仅；只；不过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fear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v.&amp;n.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害怕；惧怕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whether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conj.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不管……（还是）；或者……（或者）；是否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Indian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adj./n.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印度的；印度人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Japanese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adj./n.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日本人；日语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fox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狐狸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whenever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conj.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在任何……时候；无论何时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spring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春天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mostly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主要地；通常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Unit 10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10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10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yard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院子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sweet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甜蜜的；甜的；含糖的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memory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记忆；回忆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cent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分；分币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toy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玩具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bear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熊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maker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制造者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scarf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围巾；披巾；头巾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soft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软的；柔软的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check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v.&amp;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检查；审查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board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板；木板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junior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地位（或职位、级别）低下的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clear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清理；丢掉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bedroom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卧室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own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拥有；有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railway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铁路；铁道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part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离开；分开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certain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某种；某事；某人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honest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诚实的；老实的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while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一段时间；一会儿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truthful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诚实的；真实的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hometown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家乡；故乡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nowadays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现今；现在；目前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search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搜索；搜查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among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prep.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在（其）中；……之一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crayon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彩色铅笔（或粉笔、蜡笔）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shame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羞耻；羞愧；惭愧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regard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将……认为；把……视为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count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数数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century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百年；世纪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opposite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prep./adj.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与……相对；在……对面；对面的；另一边的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especially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尤其；特别；格外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childhood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童年；幼年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consider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注视；仔细考虑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hold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拥有；抓住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九年级全 Unit 1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九年级全 Unit 1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九年级全 Unit 1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textbook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教科书；课本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conversation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交谈；谈话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aloud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大声地；出声地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pronunciation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发音；读音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sentence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句子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patient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"adj.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"有耐心的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病人"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expression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表情；表示；表达方式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discover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发现；发觉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secret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"n.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adj."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"秘密；秘诀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秘密的；保密的"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grammar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语法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repeat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重复；重做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note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"n.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v."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"笔记；记录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注意；指出"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physics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物理；物理学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chemistry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化学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pronounce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发音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increase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 &amp;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增加；增长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speed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速度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partner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搭档；同伴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born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"v.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adj."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"出生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天生的"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ability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能力；才能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create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创造；创建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brain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大脑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active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活跃的；积极的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attention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注意；关注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connect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（使）连接；与……有联系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review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 &amp;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回顾；复习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knowledge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知识；学问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wisely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明智地；聪明地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Unit 2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stranger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陌生人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relative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亲属；亲戚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pound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磅（重量）单位；英镑（英国货币单位）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steal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(stole/stəul/,stolen/stəulən/)偷；窃取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lay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(laid/leid, laid) 放置；安放；产（卵）；下（蛋）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dessert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（饭后）甜点；甜食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garden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花园；园子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admire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欣赏；仰慕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tie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"n.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v."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"领带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捆；束"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treat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"n.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v."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"款待；招待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招待；请（客)"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Christmas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圣诞节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lie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"（lay/lei/,lain/lein/）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平躺；处于"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novel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(长篇)小说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dead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死的；失去生命的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business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生意；商业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punish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处罚；惩罚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warn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警告；告诫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present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"n.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adj."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"现在；礼物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现在的"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spread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"v.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"传播；展开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蔓延；传播"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Unit 3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restroom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（美）洗手间；公共厕所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stamp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邮票；印章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beside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prep.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在旁边；在附近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postcard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明信片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pardon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interj.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请再说一遍；抱歉，对不起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bathroom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浴室；洗手间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rush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v.&amp;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仓促；急促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suggest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建议；提议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grape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葡萄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central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中心的；中央的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mail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"v.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"邮寄；发电子邮件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邮件；信件"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east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"adj.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"东方的；东部的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向东；朝东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东；东方"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convenient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便利的；方便的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corner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拐角；角落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politely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礼貌地；客气地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request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n.&amp; 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要求；请求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direction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方向；方位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correct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正确的；恰当的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polite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有礼貌的；客气的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direct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直接的；直率的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indirect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间接的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speaker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讲（某种语言）的人；发言者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whom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谁；什么人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impolite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不礼貌的；粗鲁的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address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住址；地址；通讯处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underground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"adj.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"地下的；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地铁"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course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课程；学科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Unit 4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humorous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有幽默感的；滑稽有趣的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silent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不说话的；沉默的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helpful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有用的；有帮助的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score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n.&amp; 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得分；进球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background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背景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interview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"v.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"采访；面试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面试；访谈"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Asian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"adj.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"亚洲的；亚洲人的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亚洲人"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dare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敢于；胆敢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private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私人的；私密的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guard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"n.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v."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"警卫；看守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守卫；保卫"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require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需要；要求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European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欧洲的；欧洲人的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African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非洲的；非洲人的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British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英国的；英国人的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speech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讲话；发言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public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"n.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adj"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"民众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公开的；公众的"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ant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蚂蚁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influence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v.&amp;n.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影响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seldom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不常；很少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proud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自豪的；骄傲的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absent 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缺席；不在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fail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不及格；失败未能（做到）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examination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考试；审查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exactly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确切地；精确地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pride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自豪；骄傲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grandson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孙子；外孙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general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"adj.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".普遍的；常规的；总的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将军"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introduction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介绍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Unit 5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5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5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chopstick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筷子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coin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硬币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fork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餐叉；叉子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blouse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（女式）短上衣；衬衫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silver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"n.adj."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"银；银器;银色的"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glass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玻璃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cotton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棉；棉花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steel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铁，钢铁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grass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草；草地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leaf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（pl. leaves/li:vz）叶；叶子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produce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生产；制造；出产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widely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广泛地；普遍地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process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加工；处理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France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法国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local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当地的；本地的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avoid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避免；回避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product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产品；制品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handbag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小手提包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mobile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可移动的；非固定的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everyday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每天的；日常的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boss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老板；上司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Germany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德国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surface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表面；表层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material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材料；原料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traffic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交通；路上行驶的车辆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postman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邮递员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cap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(尤指有帽舌的)帽子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glove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（分手指的）手套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international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国际的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its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它的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form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形式；类型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balloon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气球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scissors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(pl.)剪刀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lively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生气勃勃的；（色彩）鲜艳的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heat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"n.v."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"热；高温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加热；变热"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complete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完成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Unit 6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style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样式；款式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project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项目；工程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pleasure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高兴；愉快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daily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每日的；日常的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website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网站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pioneer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先锋；先驱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list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"v.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"列表；列清单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名单；清单"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mention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提到；说到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nearly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几乎；差不多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ruler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统治者；支配者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boil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煮沸；烧开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remain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保持不变；剩余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smell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"n.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v."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"气味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发出……气味；闻到"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national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国家的；民族的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doubt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"n.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v."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"疑惑；疑问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怀疑"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fridge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冰箱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low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低的；矮的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somebody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pron.&amp;n.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某人；重要人物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translate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翻译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lock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v.&amp; 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锁上；锁住；锁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earthquake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地震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sudden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突然（的）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biscuit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饼干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cookie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曲奇饼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instrument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器械；仪器；工具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sour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.酸的；有酸味的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customer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顾客；客户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the  Olympics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奥林匹克运动会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Canadian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"adj.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"加拿大的；加拿大人的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加拿大人"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divide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分开；分散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basket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篮；筐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hero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英雄；男主角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Unit 7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license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(=licence)证；证件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safety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安全；安全性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smoke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"v.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"冒烟；吸烟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烟"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tiny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极小的；微小的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cry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v.&amp;n.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哭；叫喊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field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田野；场地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hug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n.&amp;v.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拥抱；搂抱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lift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"v.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"举起；抬高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电梯"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awful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很坏的；讨厌的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regret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v.&amp;n.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感到遗憾；懊悔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poem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诗；韵文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community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社区；社团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educate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教育；教导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manage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完成（困难的事）；应付（困难局面）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society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社会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support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v.&amp;n.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支持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enter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进来；进去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choice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选择；挑选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Unit 8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whose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adj.&amp;pron.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谁的；（特指）那个人的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truck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卡车；货车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rabbit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兔；野兔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attend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出席；参加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valuable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贵重的；很的用的；宝贵的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pink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"adj.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"粉红色的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粉红色"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picnic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野餐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anybody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任何人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noise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声音；噪音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policeman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男警察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wolf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狼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laboratory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实验室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coat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外套；外衣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sleepy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困倦的；瞌睡的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suit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"n.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v."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"西服；套装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适合"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express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表示；表达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circle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"n.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v."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"圆圈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圈出"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Britain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(=Great   Britain)大不列颠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receive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接受；收到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leader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领导；领袖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medical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医疗的；医学的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purpose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目的；目标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prevent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阻止；阻挠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energy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精力 ；力量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position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位置；地方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victory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胜利；成功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enemy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敌人；仇人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period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一段时间；时期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Unit 9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9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9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prefer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更喜欢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Australian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"adj.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"澳大利亚；澳大利亚人的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澳大利亚人"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electronic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电子的；电子设备的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suppose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推断；料想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smooth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平滑的；悦耳的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spare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"adj.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v."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"空闲的；不用的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抽出（时间、房间等）"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case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情况；实情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director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导演；部门负责人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war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战争；战争状态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stick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(stuck,stuck)粘贴；将……刺入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down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悲哀；沮丧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dialogue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（=dialog）对话；对白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plenty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大量；众多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shut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(shut,shut)关闭；关上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sense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"v.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"感觉到；意识到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感觉；意识"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pain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痛苦；疼痛； 苦恼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reflect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反映；映出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perform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表演；执行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pity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"n.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v."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"遗憾；怜悯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同情；怜悯"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total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"n.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adj."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"总数；合计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总的；全体的"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master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"n.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v."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"能手；主人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掌握"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praise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v.&amp;n.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表扬；赞扬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wound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"n.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v."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"伤；伤口；创伤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使（身体）受伤；伤害"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Unit 10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10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10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kiss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v.&amp;n.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亲吻；接吻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greet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和……打招呼；迎接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value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"v.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"重视；珍视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价值"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capital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首都；国都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noon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正午；中午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mad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很生气；疯的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passport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护照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chalk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粉笔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blackboard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黑板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northern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北方的；北部的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coast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海岸；海滨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season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季；季节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knock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"v.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"敲；击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敲击声；敲击"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worth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值得；有……价值（的）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manner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方式；方法（pl.）礼貌；礼仪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empty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空的；空洞的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basic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基本的；基础的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exchange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n.&amp;v.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交换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granddaughter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外（孙女）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behave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表现；举止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except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"prep.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conj."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"除……之外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除了；只是"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suggestion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建议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Unit 11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11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11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drive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迫使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friendship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友谊；友情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king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君主；国王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banker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银行家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pale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苍白的；灰白的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queen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王后；女王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examine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（仔细地）检查；检验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nor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conj.&amp;adv.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也不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palace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主宫；宫殿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power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权利；力量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wealth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财富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grey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（天空）阴沉的；昏暗的；灰色的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lemon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柠檬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weight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重量；分量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shoulder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肩 ；肩膀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goal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球门；目标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coach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教练；私人教师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kick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踢；踹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courage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勇敢；勇气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pull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拉；拖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nod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点头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agreement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（意见或看法）一致；同意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disappoint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使失望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Unit 12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backpack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背包；旅行包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oversleep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(overslept/əuvə(r)slept/, overslept) 睡过头；睡得太久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miss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错过；未得到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unexpected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出乎意料的；始料不及的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block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街区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worker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工作者；工人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stare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盯着看；凝视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above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"adv.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prep."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"在上面；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向上面在……上面"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burn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（burnt/bə:(r)nt/）,burned/bə:(r)nd/)着火；燃烧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alive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活着；有生气的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airport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机场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till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conj.&amp; prep.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到；直到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west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"adv.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"向西；朝西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向西的；西部的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西；西方"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cream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奶油；乳脂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pie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果馅饼；果馅派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bean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豆；豆荚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market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市场；集市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fool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"n.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v."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"蠢人；傻瓜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愚弄"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discovery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发现；发觉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lady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女士；女子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cancel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取消；终止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officer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军官；官员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believable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可相信的；可信任的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disappear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消失；不见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Unit 13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13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13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litter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"v.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"乱扔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垃圾；废弃物"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bottom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底部；最下部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fisherman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渔民；钓鱼的人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coal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煤；煤块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ugly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丑陋的；难看的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advantage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优点；有利条件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cost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"v.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"（cost，cost）花费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花费；价钱"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wooden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木制的；木头的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plastic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"adj.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n."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"塑料的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塑料；塑胶"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method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方法；措施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cruel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残酷的；残忍的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harmful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有害的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industry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工业；行业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law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法律；法规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afford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承担得起（后果）；买得起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recycle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回收利用；再利用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gate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大门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bottle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瓶；瓶子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president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负责人；主席；总统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work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（音乐、艺术）作品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metal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金属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Unit 4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4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Unit 4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survey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调查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standard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标准；水平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row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一排；一列；一行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keyboard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琴键；键盘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instruction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指示；命令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double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"v.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adj."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"加倍；是……的两倍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两倍的；加倍的"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shall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modal 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将要；将会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overcome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（overcame/əuvə(r)keim/）克服；战胜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caring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体贴人的；关心他人的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ours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pron.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我们的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senior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级别（或地位）高的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text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课文；文本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level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水平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degree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（大学）学位；度数；程度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manager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经理；经营者</w:t>
      </w:r>
      <w:bookmarkStart w:id="0" w:name="_GoBack"/>
      <w:bookmarkEnd w:id="0"/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gentleman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先生；绅士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congratulate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祝贺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thirsty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adj.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渴望的；口渴的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task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任务；工作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ahead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adv.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向前面；在前面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separate 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"adj.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v."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"单独的；分离的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分开；分离"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wing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n.</w:t>
      </w:r>
      <w:r>
        <w:rPr>
          <w:rFonts w:hint="eastAsia"/>
          <w:sz w:val="20"/>
          <w:szCs w:val="20"/>
          <w:highlight w:val="none"/>
          <w:lang w:val="en-US" w:eastAsia="zh-CN"/>
        </w:rPr>
        <w:tab/>
      </w:r>
      <w:r>
        <w:rPr>
          <w:rFonts w:hint="eastAsia"/>
          <w:sz w:val="20"/>
          <w:szCs w:val="20"/>
          <w:highlight w:val="none"/>
          <w:lang w:val="en-US" w:eastAsia="zh-CN"/>
        </w:rPr>
        <w:t>翅膀；翼</w:t>
      </w: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</w:p>
    <w:p>
      <w:pPr>
        <w:rPr>
          <w:rFonts w:hint="eastAsia"/>
          <w:sz w:val="20"/>
          <w:szCs w:val="20"/>
          <w:highlight w:val="none"/>
          <w:lang w:val="en-US" w:eastAsia="zh-CN"/>
        </w:rPr>
      </w:pP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sz w:val="20"/>
          <w:szCs w:val="20"/>
        </w:rPr>
      </w:pPr>
    </w:p>
    <w:sectPr>
      <w:type w:val="continuous"/>
      <w:pgSz w:w="11906" w:h="16838"/>
      <w:pgMar w:top="720" w:right="720" w:bottom="720" w:left="720" w:header="851" w:footer="992" w:gutter="0"/>
      <w:cols w:equalWidth="0" w:num="2">
        <w:col w:w="5020" w:space="425"/>
        <w:col w:w="5020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0E1C84"/>
    <w:rsid w:val="02A862E7"/>
    <w:rsid w:val="032D742D"/>
    <w:rsid w:val="0CA4471E"/>
    <w:rsid w:val="149F1B4D"/>
    <w:rsid w:val="194965C0"/>
    <w:rsid w:val="1FCB1862"/>
    <w:rsid w:val="265463FF"/>
    <w:rsid w:val="2FFF5A27"/>
    <w:rsid w:val="3EB607EA"/>
    <w:rsid w:val="41FE7AE6"/>
    <w:rsid w:val="4FB273CF"/>
    <w:rsid w:val="537E11B7"/>
    <w:rsid w:val="600E1C84"/>
    <w:rsid w:val="627E7888"/>
    <w:rsid w:val="69CB3F81"/>
    <w:rsid w:val="6D535020"/>
    <w:rsid w:val="7528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2018-08-18T10:43:00Z</dcterms:created>
  <dc:creator>Administrator</dc:creator>
  <cp:lastModifiedBy>Administrator</cp:lastModifiedBy>
  <dcterms:modified xsi:type="dcterms:W3CDTF">2018-12-01T01:48:30Z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